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AF0D63" w:rsidRPr="00AF0D63" w:rsidRDefault="00AF0D63" w:rsidP="00AF0D63">
      <w:pPr>
        <w:spacing w:line="276" w:lineRule="auto"/>
        <w:ind w:left="-142"/>
        <w:jc w:val="center"/>
        <w:rPr>
          <w:b/>
          <w:lang w:val="bg-BG"/>
        </w:rPr>
      </w:pPr>
      <w:r w:rsidRPr="00AF0D63">
        <w:rPr>
          <w:b/>
          <w:lang w:val="bg-BG"/>
        </w:rPr>
        <w:t>З А П О В Е Д</w:t>
      </w:r>
    </w:p>
    <w:p w:rsidR="00AF0D63" w:rsidRPr="00AF0D63" w:rsidRDefault="00AF0D63" w:rsidP="00AF0D63">
      <w:pPr>
        <w:spacing w:line="276" w:lineRule="auto"/>
        <w:ind w:left="-142"/>
        <w:jc w:val="center"/>
      </w:pPr>
      <w:r w:rsidRPr="00AF0D63">
        <w:rPr>
          <w:lang w:val="bg-BG"/>
        </w:rPr>
        <w:t xml:space="preserve">   № ПО-09-</w:t>
      </w:r>
      <w:r>
        <w:t>637</w:t>
      </w:r>
      <w:r w:rsidRPr="00AF0D63">
        <w:rPr>
          <w:lang w:val="bg-BG"/>
        </w:rPr>
        <w:t>-1</w:t>
      </w:r>
    </w:p>
    <w:p w:rsidR="001176AD" w:rsidRPr="001176AD" w:rsidRDefault="00AF0D63" w:rsidP="00AF0D63">
      <w:pPr>
        <w:spacing w:line="276" w:lineRule="auto"/>
        <w:ind w:left="-142"/>
        <w:jc w:val="center"/>
      </w:pPr>
      <w:r w:rsidRPr="00AF0D63">
        <w:rPr>
          <w:lang w:val="bg-BG"/>
        </w:rPr>
        <w:t>София, 30.09.201</w:t>
      </w:r>
      <w:r w:rsidRPr="00AF0D63">
        <w:t>9</w:t>
      </w:r>
      <w:r w:rsidRPr="00AF0D63">
        <w:rPr>
          <w:lang w:val="bg-BG"/>
        </w:rPr>
        <w:t xml:space="preserve">г.  </w:t>
      </w: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7F5D75">
        <w:t>88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7F5D75">
        <w:rPr>
          <w:b/>
          <w:color w:val="000000"/>
          <w:lang w:val="bg-BG"/>
        </w:rPr>
        <w:t>огьовци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</w:t>
      </w:r>
      <w:r w:rsidR="007F5D75">
        <w:rPr>
          <w:color w:val="000000"/>
        </w:rPr>
        <w:t>4813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3"/>
        <w:gridCol w:w="754"/>
        <w:gridCol w:w="895"/>
        <w:gridCol w:w="978"/>
        <w:gridCol w:w="1197"/>
        <w:gridCol w:w="1126"/>
        <w:gridCol w:w="1446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21.307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8.701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191.42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8.613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116.60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101.86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76.356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18.631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409.88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9.624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9.430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9.149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112.05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87.69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29059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55.83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29079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53.747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18.780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413.16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БОРИСЛАВ СИМЕОНОВ СИМЕОНОВ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11.446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БОРИСЛАВ СИМЕОНОВ СИМЕОНОВ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8.114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БОРИСЛАВ СИМЕОНОВ СИМЕОНОВ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БОРИСЛАВ СИМЕОНОВ СИМЕОНОВ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БОРИСЛАВ СИМЕОНОВ СИМЕОНОВ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31.537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35.07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33.81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10.935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106.40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48.84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48.84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22.99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8.66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8.536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143.84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95.03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94.80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0.017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26.96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29075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18101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18103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8.115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18099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87.54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62.55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40.70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29.72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18.08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18.08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11.75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51.89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27.68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27.09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12.869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12.801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9.667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9.540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9.029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7.880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0.011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129.78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112.32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109.86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40.57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34.308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12.571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176.02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123.99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100.68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28.67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11.187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7.680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168.96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7.068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76.73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66.64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52.53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9.690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213.17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7.282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152.93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44.86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168.12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152.87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113.42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106.97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96.80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73.37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71.52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56.97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50.34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19.35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33.53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25.08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17.75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98.98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55.39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ГЕРГАНА ГРИГОРОВА ГРИГОРОВА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976.019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327.991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7215.80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20.532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451.70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268.36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9.865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8.774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148.68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137.19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122.06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5.021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110.46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99.66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85.48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60.94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31.77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138.813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107.677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2368.90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19.298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18.604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16.434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15.345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13.737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13.071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287.56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12.870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283.14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12.623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12.375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12.048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11.880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11.192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11.087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10.972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10.494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10.386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228.50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9.514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9.263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9.128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9.054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9.036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8.911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8.910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8.724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8.540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8.408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8.314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7.830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172.26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7.383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7.327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7.326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7.326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7.322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7.129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7.124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152.44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6.842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150.53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6.732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6.387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6.337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6.135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5.743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126.35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111.30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98.01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87.14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84.96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82.74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81.51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69.67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69.61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32.69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0.020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29.48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27.59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26.277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13.301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9.857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9.558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9.542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202.41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8.091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7.192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106.38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47001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12.585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11.629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6.257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109.36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108.05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76.32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55.84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21.738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16.296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16.197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14.173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13.398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12.687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279.12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12.365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10.801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10.701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202.44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9.103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8.202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7.860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7.671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168.76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164.98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154.04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136.38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127.61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5.072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109.98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98.41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70.73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49033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20.93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500025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1510.468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303.213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6670.69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81.37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12.138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10.691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9.639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212.06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169.76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60.59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8.181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51.579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37.586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826.90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42.75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42.75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42.70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81.34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17.71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96.65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8.743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34.814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765.91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19.722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433.88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294.80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8.780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193.16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162.80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151.80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149.58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109.76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107.07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103.62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100.82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77.00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10.991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241.80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10.491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96.80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21.83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184.80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176.08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77.04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60.54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107.162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185.205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4074.52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16.447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6.380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116.90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83.65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80.55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77.27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18103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61.955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118.76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18102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6.73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125.212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32.891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723.59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9.416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7.958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40.719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89.06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87.17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78.83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70.98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69.61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57.74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5.124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112.74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58.47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56.83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5.091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112.01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61.58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38.284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842.25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11.023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8.153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114.42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ПИЙСФУЛ ДЕЙ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59.285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135.688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2985.13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23098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23078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23111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23099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23106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0.028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30.44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90.79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27.54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242003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5.95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53.302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23.845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524.58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8.554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188.19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93.74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78.62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52.67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23107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23106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67.95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28.78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29072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29094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51.76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71.56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6.181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39.97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34.98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300009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10.064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9.914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218.10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76.43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33.76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381005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90.19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48.40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381004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45.49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24.88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14.75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5.74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43036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5.893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84.765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101.241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2227.30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9.058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186.98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169.42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162.80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7.087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155.91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136.40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116.58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90.64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83.58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80.51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71.82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65.93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56.72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54.68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36.88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141015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206.37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41.123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96.260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2117.72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10.060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182.47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8.002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176.04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7.401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162.82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6.011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132.24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103.40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50.62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131010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130006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132015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4337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94.439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62.005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37C" w:rsidRPr="00D25887" w:rsidRDefault="0024337C" w:rsidP="002A48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2588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1364.11</w:t>
            </w:r>
          </w:p>
        </w:tc>
      </w:tr>
      <w:tr w:rsidR="00D76469" w:rsidTr="009E7AF7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9" w:rsidRPr="00D25887" w:rsidRDefault="00D76469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76469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9" w:rsidRPr="00D25887" w:rsidRDefault="00D76469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9" w:rsidRPr="00D25887" w:rsidRDefault="00D76469" w:rsidP="002A48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469" w:rsidRPr="00D76469" w:rsidRDefault="00D7646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76469">
              <w:rPr>
                <w:rFonts w:ascii="Calibri" w:hAnsi="Calibri"/>
                <w:b/>
                <w:color w:val="000000"/>
                <w:sz w:val="22"/>
                <w:szCs w:val="22"/>
              </w:rPr>
              <w:t>3453,269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469" w:rsidRPr="00D76469" w:rsidRDefault="00D7646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469" w:rsidRPr="00D76469" w:rsidRDefault="00D7646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76469">
              <w:rPr>
                <w:rFonts w:ascii="Calibri" w:hAnsi="Calibri"/>
                <w:b/>
                <w:color w:val="000000"/>
                <w:sz w:val="22"/>
                <w:szCs w:val="22"/>
              </w:rPr>
              <w:t>1487,327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6469" w:rsidRPr="00D76469" w:rsidRDefault="00D76469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76469">
              <w:rPr>
                <w:rFonts w:ascii="Calibri" w:hAnsi="Calibri"/>
                <w:b/>
                <w:color w:val="000000"/>
                <w:sz w:val="22"/>
                <w:szCs w:val="22"/>
              </w:rPr>
              <w:t>32721,19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lastRenderedPageBreak/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2207CC">
        <w:rPr>
          <w:lang w:val="ru-RU"/>
        </w:rPr>
        <w:t>Б</w:t>
      </w:r>
      <w:r w:rsidR="00933275">
        <w:rPr>
          <w:lang w:val="ru-RU"/>
        </w:rPr>
        <w:t>огьовци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F06BC9" w:rsidRPr="00CE78CA" w:rsidRDefault="00647305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146F4C">
        <w:rPr>
          <w:b/>
          <w:lang w:val="bg-BG"/>
        </w:rPr>
        <w:t xml:space="preserve">     </w:t>
      </w:r>
      <w:r w:rsidR="00146F4C"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Pr="00CE78CA" w:rsidRDefault="008D4EB6" w:rsidP="00F06BC9">
      <w:pPr>
        <w:rPr>
          <w:i/>
          <w:lang w:val="bg-BG"/>
        </w:rPr>
      </w:pPr>
      <w:bookmarkStart w:id="0" w:name="_GoBack"/>
      <w:bookmarkEnd w:id="0"/>
    </w:p>
    <w:sectPr w:rsidR="008D4EB6" w:rsidRPr="00CE78CA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596" w:rsidRDefault="00470596">
      <w:r>
        <w:separator/>
      </w:r>
    </w:p>
  </w:endnote>
  <w:endnote w:type="continuationSeparator" w:id="0">
    <w:p w:rsidR="00470596" w:rsidRDefault="0047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4A" w:rsidRPr="00004F45" w:rsidRDefault="00E17C4A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E17C4A" w:rsidRPr="00083F9D" w:rsidRDefault="00E17C4A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E17C4A" w:rsidRPr="00004F45" w:rsidRDefault="00E17C4A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E17C4A" w:rsidRPr="00C107E5" w:rsidRDefault="00E17C4A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CB52EF"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4A" w:rsidRPr="00713EC9" w:rsidRDefault="00E17C4A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E17C4A" w:rsidRPr="002639F4" w:rsidRDefault="00E17C4A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E17C4A" w:rsidRDefault="00E17C4A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E17C4A" w:rsidRPr="00835BBA" w:rsidRDefault="00F20885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="001176AD" w:rsidRPr="00083F9D">
      <w:rPr>
        <w:rFonts w:ascii="Verdana" w:hAnsi="Verdana"/>
        <w:bCs/>
        <w:i/>
        <w:sz w:val="16"/>
        <w:szCs w:val="16"/>
      </w:rPr>
      <w:fldChar w:fldCharType="begin"/>
    </w:r>
    <w:r w:rsidR="001176AD"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="001176AD" w:rsidRPr="00083F9D">
      <w:rPr>
        <w:rFonts w:ascii="Verdana" w:hAnsi="Verdana"/>
        <w:bCs/>
        <w:i/>
        <w:sz w:val="16"/>
        <w:szCs w:val="16"/>
      </w:rPr>
      <w:fldChar w:fldCharType="separate"/>
    </w:r>
    <w:r w:rsidR="008948E6">
      <w:rPr>
        <w:rFonts w:ascii="Verdana" w:hAnsi="Verdana"/>
        <w:bCs/>
        <w:i/>
        <w:noProof/>
        <w:sz w:val="16"/>
        <w:szCs w:val="16"/>
      </w:rPr>
      <w:t>34</w:t>
    </w:r>
    <w:r w:rsidR="001176AD" w:rsidRPr="00083F9D">
      <w:rPr>
        <w:rFonts w:ascii="Verdana" w:hAnsi="Verdana"/>
        <w:bCs/>
        <w:i/>
        <w:sz w:val="16"/>
        <w:szCs w:val="16"/>
      </w:rPr>
      <w:fldChar w:fldCharType="end"/>
    </w:r>
    <w:r w:rsidR="001176AD" w:rsidRPr="00083F9D">
      <w:rPr>
        <w:rFonts w:ascii="Verdana" w:hAnsi="Verdana"/>
        <w:i/>
        <w:sz w:val="16"/>
        <w:szCs w:val="16"/>
      </w:rPr>
      <w:t>/</w:t>
    </w:r>
    <w:r w:rsidR="001176AD" w:rsidRPr="00083F9D">
      <w:rPr>
        <w:rFonts w:ascii="Verdana" w:hAnsi="Verdana"/>
        <w:bCs/>
        <w:i/>
        <w:sz w:val="16"/>
        <w:szCs w:val="16"/>
      </w:rPr>
      <w:fldChar w:fldCharType="begin"/>
    </w:r>
    <w:r w:rsidR="001176AD"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="001176AD" w:rsidRPr="00083F9D">
      <w:rPr>
        <w:rFonts w:ascii="Verdana" w:hAnsi="Verdana"/>
        <w:bCs/>
        <w:i/>
        <w:sz w:val="16"/>
        <w:szCs w:val="16"/>
      </w:rPr>
      <w:fldChar w:fldCharType="separate"/>
    </w:r>
    <w:r w:rsidR="008948E6">
      <w:rPr>
        <w:rFonts w:ascii="Verdana" w:hAnsi="Verdana"/>
        <w:bCs/>
        <w:i/>
        <w:noProof/>
        <w:sz w:val="16"/>
        <w:szCs w:val="16"/>
      </w:rPr>
      <w:t>35</w:t>
    </w:r>
    <w:r w:rsidR="001176AD"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4A" w:rsidRDefault="00E17C4A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E17C4A" w:rsidRPr="00004F45" w:rsidRDefault="00E17C4A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E17C4A" w:rsidRDefault="00E17C4A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E17C4A" w:rsidRDefault="00F20885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="00E17C4A" w:rsidRPr="00083F9D">
      <w:rPr>
        <w:rFonts w:ascii="Verdana" w:hAnsi="Verdana"/>
        <w:bCs/>
        <w:i/>
        <w:sz w:val="16"/>
        <w:szCs w:val="16"/>
      </w:rPr>
      <w:fldChar w:fldCharType="begin"/>
    </w:r>
    <w:r w:rsidR="00E17C4A"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="00E17C4A" w:rsidRPr="00083F9D">
      <w:rPr>
        <w:rFonts w:ascii="Verdana" w:hAnsi="Verdana"/>
        <w:bCs/>
        <w:i/>
        <w:sz w:val="16"/>
        <w:szCs w:val="16"/>
      </w:rPr>
      <w:fldChar w:fldCharType="separate"/>
    </w:r>
    <w:r w:rsidR="008948E6">
      <w:rPr>
        <w:rFonts w:ascii="Verdana" w:hAnsi="Verdana"/>
        <w:bCs/>
        <w:i/>
        <w:noProof/>
        <w:sz w:val="16"/>
        <w:szCs w:val="16"/>
      </w:rPr>
      <w:t>1</w:t>
    </w:r>
    <w:r w:rsidR="00E17C4A" w:rsidRPr="00083F9D">
      <w:rPr>
        <w:rFonts w:ascii="Verdana" w:hAnsi="Verdana"/>
        <w:bCs/>
        <w:i/>
        <w:sz w:val="16"/>
        <w:szCs w:val="16"/>
      </w:rPr>
      <w:fldChar w:fldCharType="end"/>
    </w:r>
    <w:r w:rsidR="00E17C4A" w:rsidRPr="00083F9D">
      <w:rPr>
        <w:rFonts w:ascii="Verdana" w:hAnsi="Verdana"/>
        <w:i/>
        <w:sz w:val="16"/>
        <w:szCs w:val="16"/>
      </w:rPr>
      <w:t>/</w:t>
    </w:r>
    <w:r w:rsidR="00E17C4A" w:rsidRPr="00083F9D">
      <w:rPr>
        <w:rFonts w:ascii="Verdana" w:hAnsi="Verdana"/>
        <w:bCs/>
        <w:i/>
        <w:sz w:val="16"/>
        <w:szCs w:val="16"/>
      </w:rPr>
      <w:fldChar w:fldCharType="begin"/>
    </w:r>
    <w:r w:rsidR="00E17C4A"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="00E17C4A" w:rsidRPr="00083F9D">
      <w:rPr>
        <w:rFonts w:ascii="Verdana" w:hAnsi="Verdana"/>
        <w:bCs/>
        <w:i/>
        <w:sz w:val="16"/>
        <w:szCs w:val="16"/>
      </w:rPr>
      <w:fldChar w:fldCharType="separate"/>
    </w:r>
    <w:r w:rsidR="008948E6">
      <w:rPr>
        <w:rFonts w:ascii="Verdana" w:hAnsi="Verdana"/>
        <w:bCs/>
        <w:i/>
        <w:noProof/>
        <w:sz w:val="16"/>
        <w:szCs w:val="16"/>
      </w:rPr>
      <w:t>35</w:t>
    </w:r>
    <w:r w:rsidR="00E17C4A" w:rsidRPr="00083F9D">
      <w:rPr>
        <w:rFonts w:ascii="Verdana" w:hAnsi="Verdana"/>
        <w:bCs/>
        <w:i/>
        <w:sz w:val="16"/>
        <w:szCs w:val="16"/>
      </w:rPr>
      <w:fldChar w:fldCharType="end"/>
    </w:r>
  </w:p>
  <w:p w:rsidR="00E17C4A" w:rsidRPr="00083F9D" w:rsidRDefault="00E17C4A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596" w:rsidRDefault="00470596">
      <w:r>
        <w:separator/>
      </w:r>
    </w:p>
  </w:footnote>
  <w:footnote w:type="continuationSeparator" w:id="0">
    <w:p w:rsidR="00470596" w:rsidRDefault="0047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4A" w:rsidRPr="00814D39" w:rsidRDefault="00E17C4A" w:rsidP="00814D39">
    <w:pPr>
      <w:rPr>
        <w:b/>
        <w:lang w:val="bg-BG"/>
      </w:rPr>
    </w:pPr>
  </w:p>
  <w:p w:rsidR="00E17C4A" w:rsidRDefault="00E17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4A" w:rsidRPr="001176AD" w:rsidRDefault="00DD773F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7C4A" w:rsidRPr="001176AD" w:rsidRDefault="00DD773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AA4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17C4A"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E17C4A" w:rsidRPr="001176AD" w:rsidRDefault="00E17C4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E17C4A" w:rsidRPr="001176AD" w:rsidRDefault="00E17C4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E17C4A" w:rsidRPr="001176AD" w:rsidRDefault="00E17C4A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46F4C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63733"/>
    <w:rsid w:val="00470596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0F3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948E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AF0D63"/>
    <w:rsid w:val="00B00ADF"/>
    <w:rsid w:val="00B02AEB"/>
    <w:rsid w:val="00B1206C"/>
    <w:rsid w:val="00B14BA2"/>
    <w:rsid w:val="00B40C5B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76469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4A249"/>
  <w15:docId w15:val="{4124FF3C-2C04-45DA-853F-20A339EC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FACF3-A277-4335-A912-13853FF6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16</TotalTime>
  <Pages>35</Pages>
  <Words>8222</Words>
  <Characters>46866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54979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11</cp:revision>
  <cp:lastPrinted>2017-10-05T07:50:00Z</cp:lastPrinted>
  <dcterms:created xsi:type="dcterms:W3CDTF">2019-09-27T09:12:00Z</dcterms:created>
  <dcterms:modified xsi:type="dcterms:W3CDTF">2019-10-04T08:47:00Z</dcterms:modified>
</cp:coreProperties>
</file>